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24C" w:rsidRPr="0056341F" w:rsidRDefault="00B2624C" w:rsidP="0025249F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B2624C" w:rsidRPr="0056341F" w:rsidRDefault="00B2624C" w:rsidP="0025249F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B2624C" w:rsidRPr="0056341F" w:rsidRDefault="00B2624C" w:rsidP="0025249F">
      <w:pPr>
        <w:jc w:val="center"/>
        <w:rPr>
          <w:rFonts w:ascii="Arial" w:hAnsi="Arial" w:cs="Arial"/>
          <w:b/>
        </w:rPr>
      </w:pPr>
    </w:p>
    <w:p w:rsidR="00B2624C" w:rsidRDefault="00B2624C" w:rsidP="00252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 Centro Comunitário Jardim Ipanema</w:t>
      </w:r>
    </w:p>
    <w:p w:rsidR="00B2624C" w:rsidRDefault="00B2624C" w:rsidP="00252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</w:p>
    <w:p w:rsidR="00B2624C" w:rsidRDefault="00B2624C" w:rsidP="00252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Nº do CNPJ:50.708.486/0001-95</w:t>
      </w:r>
    </w:p>
    <w:p w:rsidR="00B2624C" w:rsidRDefault="00B2624C" w:rsidP="0025249F">
      <w:pPr>
        <w:spacing w:line="360" w:lineRule="auto"/>
        <w:rPr>
          <w:rFonts w:ascii="Arial" w:hAnsi="Arial" w:cs="Arial"/>
          <w:b/>
        </w:rPr>
      </w:pPr>
    </w:p>
    <w:p w:rsidR="00B2624C" w:rsidRDefault="00B2624C" w:rsidP="0025249F">
      <w:pPr>
        <w:spacing w:line="360" w:lineRule="auto"/>
        <w:rPr>
          <w:rFonts w:ascii="Arial" w:hAnsi="Arial" w:cs="Arial"/>
          <w:b/>
          <w:u w:val="single"/>
        </w:rPr>
      </w:pPr>
      <w:r w:rsidRPr="0056341F">
        <w:rPr>
          <w:rFonts w:ascii="Arial" w:hAnsi="Arial" w:cs="Arial"/>
          <w:b/>
          <w:u w:val="single"/>
        </w:rPr>
        <w:t xml:space="preserve">1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DIRETORIA</w:t>
      </w:r>
    </w:p>
    <w:p w:rsidR="00B2624C" w:rsidRPr="0056341F" w:rsidRDefault="00B2624C" w:rsidP="0025249F">
      <w:pPr>
        <w:spacing w:line="360" w:lineRule="auto"/>
        <w:rPr>
          <w:rFonts w:ascii="Arial" w:hAnsi="Arial" w:cs="Arial"/>
          <w:b/>
          <w:u w:val="single"/>
        </w:rPr>
      </w:pP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>Presidente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>Pe. Hércules Alves de Souza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>2.450.194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>352.356.914-15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Brasileiro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Pernambuco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01/10/62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Luar da Minha Terra, 157 CEP: 04785-010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>jardimipanema@ig.com.br</w:t>
      </w:r>
    </w:p>
    <w:p w:rsidR="00B2624C" w:rsidRDefault="00B2624C" w:rsidP="0025249F">
      <w:pPr>
        <w:spacing w:line="360" w:lineRule="auto"/>
        <w:rPr>
          <w:rFonts w:ascii="Arial" w:hAnsi="Arial" w:cs="Arial"/>
          <w:b/>
        </w:rPr>
      </w:pPr>
    </w:p>
    <w:p w:rsidR="00B2624C" w:rsidRDefault="00B2624C" w:rsidP="000B00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</w:t>
      </w:r>
      <w:r>
        <w:rPr>
          <w:rFonts w:ascii="Arial" w:hAnsi="Arial" w:cs="Arial"/>
          <w:sz w:val="20"/>
          <w:szCs w:val="20"/>
        </w:rPr>
        <w:t>: Vice- Presidente</w:t>
      </w:r>
    </w:p>
    <w:p w:rsidR="00B2624C" w:rsidRPr="00D444FB" w:rsidRDefault="00B2624C" w:rsidP="000B0042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Nome: Pe. Oswaldo Gerolin Filho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>7.125.915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>004.800.128-73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Brasileiro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São Paulo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17/11/51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>Rua Luar da Minha Terra, 157 Jardim Ipanema CEP: 04785-010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>jardimipanema@ig.com.br</w:t>
      </w:r>
    </w:p>
    <w:p w:rsidR="00B2624C" w:rsidRDefault="00B2624C" w:rsidP="0025249F">
      <w:pPr>
        <w:rPr>
          <w:rFonts w:ascii="Arial" w:hAnsi="Arial" w:cs="Arial"/>
          <w:b/>
        </w:rPr>
      </w:pP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>Primeiro Diretor de Patrimônio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Vander de Andrade Neves Junior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>15.300436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>063.531.928-43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Brasileiro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São Paulo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04/04/65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>Rua dos Inocentes,507 CEP: 04764-050</w:t>
      </w:r>
    </w:p>
    <w:p w:rsidR="00B2624C" w:rsidRDefault="00B2624C" w:rsidP="0025249F">
      <w:pPr>
        <w:spacing w:line="360" w:lineRule="auto"/>
        <w:rPr>
          <w:rFonts w:ascii="Arial" w:hAnsi="Arial" w:cs="Arial"/>
          <w:b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>jardimipanema@ig.com.br</w:t>
      </w:r>
    </w:p>
    <w:p w:rsidR="00B2624C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</w:p>
    <w:p w:rsidR="00B2624C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</w:p>
    <w:p w:rsidR="00B2624C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</w:p>
    <w:p w:rsidR="00B2624C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>Segunda Diretora de Patrimônio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Izilda Correia Fernandes Neves 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>11.831.446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>053.007.788-42</w:t>
      </w:r>
    </w:p>
    <w:p w:rsidR="00B2624C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Brasileira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São Paulo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10/07/64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>Rua dos Inocentes,507 CEP: 04764-050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>jardimipanema@ig.com.br</w:t>
      </w:r>
    </w:p>
    <w:p w:rsidR="00B2624C" w:rsidRDefault="00B2624C" w:rsidP="0025249F">
      <w:pPr>
        <w:rPr>
          <w:rFonts w:ascii="Arial" w:hAnsi="Arial" w:cs="Arial"/>
          <w:b/>
        </w:rPr>
      </w:pP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>Primeira Diretora Social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Elma Helena de Oliveira Silva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>4.728.146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685.007346-04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Brasileira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Minas Gerais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20/10/65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>Rua  Domingos Fernandes Bittencourt,368 Vila Marari CEP: 04403-120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>jardimipanema@ig.com.br</w:t>
      </w:r>
    </w:p>
    <w:p w:rsidR="00B2624C" w:rsidRDefault="00B2624C" w:rsidP="0025249F">
      <w:pPr>
        <w:rPr>
          <w:rFonts w:ascii="Arial" w:hAnsi="Arial" w:cs="Arial"/>
          <w:b/>
        </w:rPr>
      </w:pPr>
    </w:p>
    <w:p w:rsidR="00B2624C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>Segunda Diretora Social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>Elizabeth Lichy Grasso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>5.021.572-3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>157.405.888/63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Brasileira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São Paulo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25/09/49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>Av. Sargento Sant’Ana Geraldo, 240 Jardim Taquaral CEP: 04674-225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>jardimipanema@ig.com.br</w:t>
      </w:r>
    </w:p>
    <w:p w:rsidR="00B2624C" w:rsidRPr="00D444FB" w:rsidRDefault="00B2624C" w:rsidP="0025249F">
      <w:pPr>
        <w:rPr>
          <w:rFonts w:ascii="Arial" w:hAnsi="Arial" w:cs="Arial"/>
        </w:rPr>
      </w:pP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</w:t>
      </w:r>
      <w:r>
        <w:rPr>
          <w:rFonts w:ascii="Arial" w:hAnsi="Arial" w:cs="Arial"/>
          <w:sz w:val="20"/>
          <w:szCs w:val="20"/>
        </w:rPr>
        <w:t>Secretária</w:t>
      </w:r>
      <w:r w:rsidRPr="00D444FB">
        <w:rPr>
          <w:rFonts w:ascii="Arial" w:hAnsi="Arial" w:cs="Arial"/>
          <w:sz w:val="20"/>
          <w:szCs w:val="20"/>
        </w:rPr>
        <w:t>: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>Maria da Conceição Aparecida Silva Generoso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>10.452.257-4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>0069.92978/50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Brasileira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Pernambuco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13/07/57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>Rua Tomas Teixeira,167 Vila Constância CEP: 04658-020</w:t>
      </w:r>
    </w:p>
    <w:p w:rsidR="00B2624C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>jardimipanema@ig.com.br</w:t>
      </w:r>
    </w:p>
    <w:p w:rsidR="00B2624C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>Segunda Secretária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>Luiza Bouzan Oliveira Costa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>17.384.928-3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>073.582.008-29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Brasileira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São Paulo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13/12/66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>Rua João Gomes Batista,776 Jarim Cidália CEP:04652-160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>jardimipaenema@ig.com.br</w:t>
      </w:r>
    </w:p>
    <w:p w:rsidR="00B2624C" w:rsidRDefault="00B2624C" w:rsidP="0025249F">
      <w:pPr>
        <w:rPr>
          <w:rFonts w:ascii="Arial" w:hAnsi="Arial" w:cs="Arial"/>
          <w:b/>
        </w:rPr>
      </w:pP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>Primeiro Tesoureiro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>Fernando Febeliano da Costa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>8.555.500-9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>064.437.328/80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Brasileiro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São Paulo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16/10/64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>Rua João Gomes Batista,776 Jardim Cidália CEP: 04652-160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>jardimipanema@ig.com.br</w:t>
      </w:r>
    </w:p>
    <w:p w:rsidR="00B2624C" w:rsidRDefault="00B2624C" w:rsidP="0025249F">
      <w:pPr>
        <w:rPr>
          <w:rFonts w:ascii="Arial" w:hAnsi="Arial" w:cs="Arial"/>
          <w:b/>
        </w:rPr>
      </w:pP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>Segunda Tesoureira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>Francisca Gerlane  Freire Siqueira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>22.900.582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>135.185.838-67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Brasileira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São Paulo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28/12/71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>Rua Robelia,599 Jardim Prudência CEP: 04648-240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>jardimipanema@ig.com.br</w:t>
      </w:r>
    </w:p>
    <w:p w:rsidR="00B2624C" w:rsidRDefault="00B2624C" w:rsidP="0025249F">
      <w:pPr>
        <w:rPr>
          <w:rFonts w:ascii="Arial" w:hAnsi="Arial" w:cs="Arial"/>
          <w:b/>
        </w:rPr>
      </w:pPr>
    </w:p>
    <w:p w:rsidR="00B2624C" w:rsidRDefault="00B2624C" w:rsidP="0025249F">
      <w:pPr>
        <w:rPr>
          <w:rFonts w:ascii="Arial" w:hAnsi="Arial" w:cs="Arial"/>
          <w:b/>
        </w:rPr>
      </w:pP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Suplente de Conselho Fiscal 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>Ismael Ribeiro de Morais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>19.229.928-1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>085.785.188-88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Brasileiro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São Paulo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24/04/66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Rua Caetano Mero,53 CEP:04658-080 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</w:p>
    <w:p w:rsidR="00B2624C" w:rsidRDefault="00B2624C" w:rsidP="0025249F">
      <w:pPr>
        <w:rPr>
          <w:rFonts w:ascii="Arial" w:hAnsi="Arial" w:cs="Arial"/>
          <w:b/>
        </w:rPr>
      </w:pPr>
    </w:p>
    <w:p w:rsidR="00B2624C" w:rsidRDefault="00B2624C" w:rsidP="0025249F">
      <w:pPr>
        <w:jc w:val="center"/>
        <w:rPr>
          <w:rFonts w:ascii="Arial" w:hAnsi="Arial" w:cs="Arial"/>
          <w:b/>
          <w:sz w:val="28"/>
          <w:szCs w:val="28"/>
        </w:rPr>
      </w:pPr>
    </w:p>
    <w:p w:rsidR="00B2624C" w:rsidRDefault="00B2624C" w:rsidP="0025249F">
      <w:pPr>
        <w:jc w:val="center"/>
        <w:rPr>
          <w:rFonts w:ascii="Arial" w:hAnsi="Arial" w:cs="Arial"/>
          <w:b/>
          <w:sz w:val="28"/>
          <w:szCs w:val="28"/>
        </w:rPr>
      </w:pPr>
    </w:p>
    <w:p w:rsidR="00B2624C" w:rsidRPr="0056341F" w:rsidRDefault="00B2624C" w:rsidP="0025249F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B2624C" w:rsidRPr="0056341F" w:rsidRDefault="00B2624C" w:rsidP="0025249F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B2624C" w:rsidRPr="0056341F" w:rsidRDefault="00B2624C" w:rsidP="0025249F">
      <w:pPr>
        <w:jc w:val="center"/>
        <w:rPr>
          <w:rFonts w:ascii="Arial" w:hAnsi="Arial" w:cs="Arial"/>
          <w:b/>
        </w:rPr>
      </w:pPr>
    </w:p>
    <w:p w:rsidR="00B2624C" w:rsidRDefault="00B2624C" w:rsidP="00252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Organização:Centro Comunitário Jardim Ipanema</w:t>
      </w:r>
    </w:p>
    <w:p w:rsidR="00B2624C" w:rsidRDefault="00B2624C" w:rsidP="00252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Nº do CNPJ:50.708.486/0001-95</w:t>
      </w:r>
    </w:p>
    <w:p w:rsidR="00B2624C" w:rsidRDefault="00B2624C" w:rsidP="0025249F">
      <w:pPr>
        <w:spacing w:line="360" w:lineRule="auto"/>
        <w:rPr>
          <w:rFonts w:ascii="Arial" w:hAnsi="Arial" w:cs="Arial"/>
          <w:b/>
        </w:rPr>
      </w:pPr>
    </w:p>
    <w:p w:rsidR="00B2624C" w:rsidRDefault="00B2624C" w:rsidP="0025249F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2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CONSELHO ADMINISTRATIVO</w:t>
      </w:r>
    </w:p>
    <w:p w:rsidR="00B2624C" w:rsidRPr="0056341F" w:rsidRDefault="00B2624C" w:rsidP="0025249F">
      <w:pPr>
        <w:spacing w:line="360" w:lineRule="auto"/>
        <w:rPr>
          <w:rFonts w:ascii="Arial" w:hAnsi="Arial" w:cs="Arial"/>
          <w:b/>
          <w:u w:val="single"/>
        </w:rPr>
      </w:pP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Secretária </w:t>
      </w:r>
    </w:p>
    <w:p w:rsidR="00B2624C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>Maria da Conceição Aparecida Silva Generoso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>10.452.257-4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>006.992.978/50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Brasileira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Pernambuco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13/07/57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Rua Tomas Teixeira,167 Vila Constâcia CEP: 04658-020 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>jardimipanema@ig.com.br</w:t>
      </w:r>
    </w:p>
    <w:p w:rsidR="00B2624C" w:rsidRDefault="00B2624C" w:rsidP="0025249F">
      <w:pPr>
        <w:spacing w:line="360" w:lineRule="auto"/>
        <w:rPr>
          <w:rFonts w:ascii="Arial" w:hAnsi="Arial" w:cs="Arial"/>
          <w:b/>
        </w:rPr>
      </w:pPr>
    </w:p>
    <w:p w:rsidR="00B2624C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>Segunda Secretária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>Luiza Bouzan Oliveira Costa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</w:t>
      </w:r>
      <w:r>
        <w:rPr>
          <w:rFonts w:ascii="Arial" w:hAnsi="Arial" w:cs="Arial"/>
          <w:sz w:val="20"/>
          <w:szCs w:val="20"/>
        </w:rPr>
        <w:t>17.384.928-3</w:t>
      </w:r>
      <w:r w:rsidRPr="00D444FB">
        <w:rPr>
          <w:rFonts w:ascii="Arial" w:hAnsi="Arial" w:cs="Arial"/>
          <w:sz w:val="20"/>
          <w:szCs w:val="20"/>
        </w:rPr>
        <w:t>: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>073.582.008-29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Brasieira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São Paulo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13/12/66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>~Rua João Gomes Batista, 776 Jardim Cidália CEP: 04652-160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>jardimipanema@ig.com.br</w:t>
      </w:r>
    </w:p>
    <w:p w:rsidR="00B2624C" w:rsidRDefault="00B2624C" w:rsidP="0025249F">
      <w:pPr>
        <w:jc w:val="center"/>
        <w:rPr>
          <w:rFonts w:ascii="Arial" w:hAnsi="Arial" w:cs="Arial"/>
          <w:b/>
          <w:sz w:val="28"/>
          <w:szCs w:val="28"/>
        </w:rPr>
      </w:pPr>
    </w:p>
    <w:p w:rsidR="00B2624C" w:rsidRDefault="00B2624C" w:rsidP="0025249F">
      <w:pPr>
        <w:jc w:val="center"/>
        <w:rPr>
          <w:rFonts w:ascii="Arial" w:hAnsi="Arial" w:cs="Arial"/>
          <w:b/>
          <w:sz w:val="28"/>
          <w:szCs w:val="28"/>
        </w:rPr>
      </w:pPr>
    </w:p>
    <w:p w:rsidR="00B2624C" w:rsidRDefault="00B2624C" w:rsidP="0025249F">
      <w:pPr>
        <w:jc w:val="center"/>
        <w:rPr>
          <w:rFonts w:ascii="Arial" w:hAnsi="Arial" w:cs="Arial"/>
          <w:b/>
          <w:sz w:val="28"/>
          <w:szCs w:val="28"/>
        </w:rPr>
      </w:pPr>
    </w:p>
    <w:p w:rsidR="00B2624C" w:rsidRDefault="00B2624C" w:rsidP="0025249F">
      <w:pPr>
        <w:jc w:val="center"/>
        <w:rPr>
          <w:rFonts w:ascii="Arial" w:hAnsi="Arial" w:cs="Arial"/>
          <w:b/>
          <w:sz w:val="28"/>
          <w:szCs w:val="28"/>
        </w:rPr>
      </w:pPr>
    </w:p>
    <w:p w:rsidR="00B2624C" w:rsidRDefault="00B2624C" w:rsidP="0025249F">
      <w:pPr>
        <w:jc w:val="center"/>
        <w:rPr>
          <w:rFonts w:ascii="Arial" w:hAnsi="Arial" w:cs="Arial"/>
          <w:b/>
          <w:sz w:val="28"/>
          <w:szCs w:val="28"/>
        </w:rPr>
      </w:pPr>
    </w:p>
    <w:p w:rsidR="00B2624C" w:rsidRDefault="00B2624C" w:rsidP="0025249F">
      <w:pPr>
        <w:jc w:val="center"/>
        <w:rPr>
          <w:rFonts w:ascii="Arial" w:hAnsi="Arial" w:cs="Arial"/>
          <w:b/>
          <w:sz w:val="28"/>
          <w:szCs w:val="28"/>
        </w:rPr>
      </w:pPr>
    </w:p>
    <w:p w:rsidR="00B2624C" w:rsidRDefault="00B2624C" w:rsidP="0025249F">
      <w:pPr>
        <w:jc w:val="center"/>
        <w:rPr>
          <w:rFonts w:ascii="Arial" w:hAnsi="Arial" w:cs="Arial"/>
          <w:b/>
          <w:sz w:val="28"/>
          <w:szCs w:val="28"/>
        </w:rPr>
      </w:pPr>
    </w:p>
    <w:p w:rsidR="00B2624C" w:rsidRDefault="00B2624C" w:rsidP="0025249F">
      <w:pPr>
        <w:jc w:val="center"/>
        <w:rPr>
          <w:rFonts w:ascii="Arial" w:hAnsi="Arial" w:cs="Arial"/>
          <w:b/>
          <w:sz w:val="28"/>
          <w:szCs w:val="28"/>
        </w:rPr>
      </w:pPr>
    </w:p>
    <w:p w:rsidR="00B2624C" w:rsidRPr="0056341F" w:rsidRDefault="00B2624C" w:rsidP="0025249F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B2624C" w:rsidRPr="0056341F" w:rsidRDefault="00B2624C" w:rsidP="0025249F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B2624C" w:rsidRPr="0056341F" w:rsidRDefault="00B2624C" w:rsidP="0025249F">
      <w:pPr>
        <w:jc w:val="center"/>
        <w:rPr>
          <w:rFonts w:ascii="Arial" w:hAnsi="Arial" w:cs="Arial"/>
          <w:b/>
        </w:rPr>
      </w:pPr>
    </w:p>
    <w:p w:rsidR="00B2624C" w:rsidRDefault="00B2624C" w:rsidP="00252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Organização:Centro Comunitário Jardim Ipanema</w:t>
      </w:r>
    </w:p>
    <w:p w:rsidR="00B2624C" w:rsidRDefault="00B2624C" w:rsidP="00252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Nº do CNPJ:50.708.486/0001-95</w:t>
      </w:r>
    </w:p>
    <w:p w:rsidR="00B2624C" w:rsidRDefault="00B2624C" w:rsidP="0025249F">
      <w:pPr>
        <w:spacing w:line="360" w:lineRule="auto"/>
        <w:rPr>
          <w:rFonts w:ascii="Arial" w:hAnsi="Arial" w:cs="Arial"/>
          <w:b/>
        </w:rPr>
      </w:pPr>
    </w:p>
    <w:p w:rsidR="00B2624C" w:rsidRDefault="00B2624C" w:rsidP="0025249F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3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CONSELHO FISCAL</w:t>
      </w:r>
    </w:p>
    <w:p w:rsidR="00B2624C" w:rsidRPr="0056341F" w:rsidRDefault="00B2624C" w:rsidP="0025249F">
      <w:pPr>
        <w:spacing w:line="360" w:lineRule="auto"/>
        <w:rPr>
          <w:rFonts w:ascii="Arial" w:hAnsi="Arial" w:cs="Arial"/>
          <w:b/>
          <w:u w:val="single"/>
        </w:rPr>
      </w:pP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>Tesoureiro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>Fernando Febeliano da Costa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>8.555.500-9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>064.437.328-80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Brasileiro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São Paulo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16/10/64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Rua João Gomes Batista,776  Jardim Cidália CEP:04652-160 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>jardimipanema@ig.com.br</w:t>
      </w:r>
    </w:p>
    <w:p w:rsidR="00B2624C" w:rsidRDefault="00B2624C" w:rsidP="0025249F">
      <w:pPr>
        <w:spacing w:line="360" w:lineRule="auto"/>
        <w:rPr>
          <w:rFonts w:ascii="Arial" w:hAnsi="Arial" w:cs="Arial"/>
          <w:b/>
        </w:rPr>
      </w:pP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>Segunda Tesoureira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>Francisca Gerlane Siqueira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>22.900.582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>135.185.838-67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Brasileira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</w:t>
      </w:r>
      <w:r>
        <w:rPr>
          <w:rFonts w:ascii="Arial" w:hAnsi="Arial" w:cs="Arial"/>
          <w:sz w:val="20"/>
          <w:szCs w:val="20"/>
        </w:rPr>
        <w:t>: São Paulo</w:t>
      </w:r>
      <w:r w:rsidRPr="00D444FB">
        <w:rPr>
          <w:rFonts w:ascii="Arial" w:hAnsi="Arial" w:cs="Arial"/>
          <w:sz w:val="20"/>
          <w:szCs w:val="20"/>
        </w:rPr>
        <w:t>: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28/12/71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>Rua Robelia, 599 Jardim  Prudência CEP: 04648-240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>jardimipanema@ig.com.br</w:t>
      </w:r>
    </w:p>
    <w:p w:rsidR="00B2624C" w:rsidRDefault="00B2624C" w:rsidP="0025249F">
      <w:pPr>
        <w:rPr>
          <w:rFonts w:ascii="Arial" w:hAnsi="Arial" w:cs="Arial"/>
          <w:b/>
        </w:rPr>
      </w:pP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>suplente de Conselheiro Fiscal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>Ismael Ribeiro de Morais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>19.229.928-1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>085.785.188-88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Brasileiro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São Paulo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24/04/66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>Rua Caetano Mero,53 CEP: 04658-080</w:t>
      </w:r>
    </w:p>
    <w:p w:rsidR="00B2624C" w:rsidRDefault="00B2624C" w:rsidP="0025249F">
      <w:pPr>
        <w:spacing w:line="360" w:lineRule="auto"/>
        <w:rPr>
          <w:rFonts w:ascii="Arial" w:hAnsi="Arial" w:cs="Arial"/>
          <w:b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>jardimipanema@ig.com.br</w:t>
      </w:r>
    </w:p>
    <w:p w:rsidR="00B2624C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</w:p>
    <w:p w:rsidR="00B2624C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>Suplente  do Conselheiro Fiscal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>Magno  Aparecido Lana de Souza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>33.350.804-X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>890.171.026-91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Brasileiro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Minas Gerais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19/08/74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>Rua Tomas Teixeira,886 CEP: 04658-020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>jardimipanema@ig.com.br</w:t>
      </w:r>
    </w:p>
    <w:p w:rsidR="00B2624C" w:rsidRDefault="00B2624C" w:rsidP="0025249F">
      <w:pPr>
        <w:rPr>
          <w:rFonts w:ascii="Arial" w:hAnsi="Arial" w:cs="Arial"/>
          <w:b/>
        </w:rPr>
      </w:pP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>Conselheira Fiscal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>Maria de Fátima Ribeiro Souza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>33.350.803-8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>226954.838-80</w:t>
      </w:r>
    </w:p>
    <w:p w:rsidR="00B2624C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Brasileira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Minas Gerais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29/07/74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>Rua Tomas Teixeira,886 CEP 04658-020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>jardimipanema@ig.com.br</w:t>
      </w:r>
    </w:p>
    <w:p w:rsidR="00B2624C" w:rsidRDefault="00B2624C" w:rsidP="0025249F">
      <w:pPr>
        <w:rPr>
          <w:rFonts w:ascii="Arial" w:hAnsi="Arial" w:cs="Arial"/>
          <w:b/>
        </w:rPr>
      </w:pP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>Conselho Fiscal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>Edivaldo Freitas Siqueira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>21.321.790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>106.967.378-17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Brasileiro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São Paulo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22/03/70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>Rua Robelia,599 Jardim Prudência CEP: 04648-240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>jardimipanema@ig.com.br</w:t>
      </w:r>
    </w:p>
    <w:p w:rsidR="00B2624C" w:rsidRPr="00D444FB" w:rsidRDefault="00B2624C" w:rsidP="0025249F">
      <w:pPr>
        <w:rPr>
          <w:rFonts w:ascii="Arial" w:hAnsi="Arial" w:cs="Arial"/>
        </w:rPr>
      </w:pP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>Conselheiro Fiscal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Divino Rosa da Silva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>14.386.965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>043.478.378-10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Brasileiro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São Paulo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16/02/62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Rua Domingos Bittencourt,368 Vila Marari CEP: 04403-120: </w:t>
      </w:r>
    </w:p>
    <w:p w:rsidR="00B2624C" w:rsidRPr="00D444FB" w:rsidRDefault="00B2624C" w:rsidP="0025249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>jardimipanema@ig.com.br</w:t>
      </w:r>
    </w:p>
    <w:sectPr w:rsidR="00B2624C" w:rsidRPr="00D444FB" w:rsidSect="0056341F">
      <w:pgSz w:w="11906" w:h="16838"/>
      <w:pgMar w:top="899" w:right="1701" w:bottom="1417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249F"/>
    <w:rsid w:val="000670A6"/>
    <w:rsid w:val="000B0042"/>
    <w:rsid w:val="0013186E"/>
    <w:rsid w:val="002219A9"/>
    <w:rsid w:val="0025249F"/>
    <w:rsid w:val="00344A62"/>
    <w:rsid w:val="0036309E"/>
    <w:rsid w:val="003650CB"/>
    <w:rsid w:val="0055219A"/>
    <w:rsid w:val="0056341F"/>
    <w:rsid w:val="005E4361"/>
    <w:rsid w:val="00680F7A"/>
    <w:rsid w:val="006854F5"/>
    <w:rsid w:val="007437D5"/>
    <w:rsid w:val="00782461"/>
    <w:rsid w:val="00852651"/>
    <w:rsid w:val="009548C7"/>
    <w:rsid w:val="00B2624C"/>
    <w:rsid w:val="00C901E1"/>
    <w:rsid w:val="00D444FB"/>
    <w:rsid w:val="00F05423"/>
    <w:rsid w:val="00FD4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49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6</Pages>
  <Words>1009</Words>
  <Characters>5453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IDENTIFICAÇÃO E QUALIFICAÇÃO</dc:title>
  <dc:subject/>
  <dc:creator>Ana</dc:creator>
  <cp:keywords/>
  <dc:description/>
  <cp:lastModifiedBy>d534795</cp:lastModifiedBy>
  <cp:revision>3</cp:revision>
  <dcterms:created xsi:type="dcterms:W3CDTF">2015-02-13T13:59:00Z</dcterms:created>
  <dcterms:modified xsi:type="dcterms:W3CDTF">2015-02-13T14:02:00Z</dcterms:modified>
</cp:coreProperties>
</file>